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EA6165" w14:textId="77777777" w:rsidR="005A30B3" w:rsidRDefault="005A30B3" w:rsidP="005A30B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PLUMMER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fl.1442)</w:t>
      </w:r>
    </w:p>
    <w:p w14:paraId="69A75268" w14:textId="77777777" w:rsidR="005A30B3" w:rsidRDefault="005A30B3" w:rsidP="005A30B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Nottingham. Yeoman.</w:t>
      </w:r>
    </w:p>
    <w:p w14:paraId="53113D37" w14:textId="77777777" w:rsidR="005A30B3" w:rsidRDefault="005A30B3" w:rsidP="005A30B3">
      <w:pPr>
        <w:pStyle w:val="NoSpacing"/>
        <w:jc w:val="both"/>
        <w:rPr>
          <w:rFonts w:cs="Times New Roman"/>
          <w:szCs w:val="24"/>
        </w:rPr>
      </w:pPr>
    </w:p>
    <w:p w14:paraId="5766543A" w14:textId="77777777" w:rsidR="005A30B3" w:rsidRDefault="005A30B3" w:rsidP="005A30B3">
      <w:pPr>
        <w:pStyle w:val="NoSpacing"/>
        <w:jc w:val="both"/>
        <w:rPr>
          <w:rFonts w:cs="Times New Roman"/>
          <w:szCs w:val="24"/>
        </w:rPr>
      </w:pPr>
    </w:p>
    <w:p w14:paraId="0BBA0878" w14:textId="77777777" w:rsidR="005A30B3" w:rsidRDefault="005A30B3" w:rsidP="005A30B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1442</w:t>
      </w:r>
      <w:r>
        <w:rPr>
          <w:rFonts w:cs="Times New Roman"/>
          <w:szCs w:val="24"/>
        </w:rPr>
        <w:tab/>
        <w:t xml:space="preserve">Henry </w:t>
      </w:r>
      <w:proofErr w:type="spellStart"/>
      <w:r>
        <w:rPr>
          <w:rFonts w:cs="Times New Roman"/>
          <w:szCs w:val="24"/>
        </w:rPr>
        <w:t>Bewefrey</w:t>
      </w:r>
      <w:proofErr w:type="spellEnd"/>
      <w:r>
        <w:rPr>
          <w:rFonts w:cs="Times New Roman"/>
          <w:szCs w:val="24"/>
        </w:rPr>
        <w:t xml:space="preserve">(q.v.), Thomas </w:t>
      </w:r>
      <w:proofErr w:type="spellStart"/>
      <w:r>
        <w:rPr>
          <w:rFonts w:cs="Times New Roman"/>
          <w:szCs w:val="24"/>
        </w:rPr>
        <w:t>Stokkes</w:t>
      </w:r>
      <w:proofErr w:type="spellEnd"/>
      <w:r>
        <w:rPr>
          <w:rFonts w:cs="Times New Roman"/>
          <w:szCs w:val="24"/>
        </w:rPr>
        <w:t>(q.v.) and his wife, Emma(q.v.),</w:t>
      </w:r>
    </w:p>
    <w:p w14:paraId="7AE39D6F" w14:textId="77777777" w:rsidR="005A30B3" w:rsidRDefault="005A30B3" w:rsidP="005A30B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as the executors of Robert </w:t>
      </w:r>
      <w:proofErr w:type="spellStart"/>
      <w:r>
        <w:rPr>
          <w:rFonts w:cs="Times New Roman"/>
          <w:szCs w:val="24"/>
        </w:rPr>
        <w:t>Brerecroft</w:t>
      </w:r>
      <w:proofErr w:type="spellEnd"/>
      <w:r>
        <w:rPr>
          <w:rFonts w:cs="Times New Roman"/>
          <w:szCs w:val="24"/>
        </w:rPr>
        <w:t xml:space="preserve"> of Nottingham(q.v.), brought a </w:t>
      </w:r>
      <w:proofErr w:type="gramStart"/>
      <w:r>
        <w:rPr>
          <w:rFonts w:cs="Times New Roman"/>
          <w:szCs w:val="24"/>
        </w:rPr>
        <w:t>plaint</w:t>
      </w:r>
      <w:proofErr w:type="gramEnd"/>
    </w:p>
    <w:p w14:paraId="091BB439" w14:textId="77777777" w:rsidR="005A30B3" w:rsidRDefault="005A30B3" w:rsidP="005A30B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debt against him and four others.</w:t>
      </w:r>
    </w:p>
    <w:p w14:paraId="06DD9CCB" w14:textId="77777777" w:rsidR="005A30B3" w:rsidRDefault="005A30B3" w:rsidP="005A30B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B69BB">
          <w:rPr>
            <w:rStyle w:val="Hyperlink"/>
            <w:rFonts w:cs="Times New Roman"/>
            <w:szCs w:val="24"/>
          </w:rPr>
          <w:t>https://waalt.uh.edu/index.php/CP40/724</w:t>
        </w:r>
      </w:hyperlink>
      <w:r>
        <w:rPr>
          <w:rFonts w:cs="Times New Roman"/>
          <w:szCs w:val="24"/>
        </w:rPr>
        <w:t xml:space="preserve"> )</w:t>
      </w:r>
    </w:p>
    <w:p w14:paraId="7ED4C00E" w14:textId="77777777" w:rsidR="005A30B3" w:rsidRDefault="005A30B3" w:rsidP="005A30B3">
      <w:pPr>
        <w:pStyle w:val="NoSpacing"/>
        <w:jc w:val="both"/>
        <w:rPr>
          <w:rFonts w:cs="Times New Roman"/>
          <w:szCs w:val="24"/>
        </w:rPr>
      </w:pPr>
    </w:p>
    <w:p w14:paraId="42D8CEA6" w14:textId="77777777" w:rsidR="005A30B3" w:rsidRDefault="005A30B3" w:rsidP="005A30B3">
      <w:pPr>
        <w:pStyle w:val="NoSpacing"/>
        <w:jc w:val="both"/>
        <w:rPr>
          <w:rFonts w:cs="Times New Roman"/>
          <w:szCs w:val="24"/>
        </w:rPr>
      </w:pPr>
    </w:p>
    <w:p w14:paraId="127C8FFF" w14:textId="77777777" w:rsidR="005A30B3" w:rsidRDefault="005A30B3" w:rsidP="005A30B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8 May 2024</w:t>
      </w:r>
    </w:p>
    <w:p w14:paraId="35A6309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16DB61" w14:textId="77777777" w:rsidR="005A30B3" w:rsidRDefault="005A30B3" w:rsidP="009139A6">
      <w:r>
        <w:separator/>
      </w:r>
    </w:p>
  </w:endnote>
  <w:endnote w:type="continuationSeparator" w:id="0">
    <w:p w14:paraId="3233EA88" w14:textId="77777777" w:rsidR="005A30B3" w:rsidRDefault="005A30B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03DDA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44D8E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94EAA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EC4877" w14:textId="77777777" w:rsidR="005A30B3" w:rsidRDefault="005A30B3" w:rsidP="009139A6">
      <w:r>
        <w:separator/>
      </w:r>
    </w:p>
  </w:footnote>
  <w:footnote w:type="continuationSeparator" w:id="0">
    <w:p w14:paraId="493438AC" w14:textId="77777777" w:rsidR="005A30B3" w:rsidRDefault="005A30B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1EC3A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C0C23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435D7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0B3"/>
    <w:rsid w:val="000666E0"/>
    <w:rsid w:val="002510B7"/>
    <w:rsid w:val="00270799"/>
    <w:rsid w:val="005A30B3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EBC3D"/>
  <w15:chartTrackingRefBased/>
  <w15:docId w15:val="{3A6B2B56-25FB-4E4E-A6D6-32DECB254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A30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2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2024-05-08T19:54:00Z</dcterms:created>
  <dcterms:modified xsi:type="dcterms:W3CDTF">2024-05-08T19:54:00Z</dcterms:modified>
</cp:coreProperties>
</file>